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50B28B75" w14:textId="5563ECFA" w:rsidR="00DC2938" w:rsidRDefault="00DC2938" w:rsidP="00DC2938">
      <w:pPr>
        <w:rPr>
          <w:rFonts w:asciiTheme="minorHAnsi" w:eastAsia="Times New Roman" w:hAnsiTheme="minorHAnsi" w:cstheme="minorHAnsi"/>
          <w:b/>
          <w:bCs/>
          <w:lang w:val="en-KI" w:eastAsia="en-KI"/>
        </w:rPr>
      </w:pPr>
      <w:bookmarkStart w:id="0" w:name="_Ref371928515"/>
      <w:bookmarkStart w:id="1" w:name="_Ref374243803"/>
      <w:bookmarkStart w:id="2" w:name="_Ref384989099"/>
      <w:bookmarkStart w:id="3" w:name="_Ref385265302"/>
      <w:r>
        <w:rPr>
          <w:b/>
          <w:lang w:val="en-GB"/>
        </w:rPr>
        <w:t xml:space="preserve">                   </w:t>
      </w:r>
      <w:r w:rsidR="00141577" w:rsidRPr="007F3777">
        <w:rPr>
          <w:b/>
          <w:lang w:val="en-GB"/>
        </w:rPr>
        <w:t>Procurement No:</w:t>
      </w:r>
      <w:r w:rsidR="00141577" w:rsidRPr="007F3777">
        <w:rPr>
          <w:lang w:val="en-GB"/>
        </w:rPr>
        <w:tab/>
      </w:r>
      <w:bookmarkEnd w:id="0"/>
      <w:bookmarkEnd w:id="1"/>
      <w:bookmarkEnd w:id="2"/>
      <w:bookmarkEnd w:id="3"/>
      <w:r>
        <w:rPr>
          <w:rFonts w:asciiTheme="minorHAnsi" w:hAnsiTheme="minorHAnsi" w:cstheme="minorHAnsi"/>
          <w:b/>
          <w:bCs/>
        </w:rPr>
        <w:t xml:space="preserve">             </w:t>
      </w:r>
      <w:r w:rsidRPr="00F86D08">
        <w:rPr>
          <w:rFonts w:asciiTheme="minorHAnsi" w:eastAsia="Times New Roman" w:hAnsiTheme="minorHAnsi" w:cstheme="minorHAnsi"/>
          <w:b/>
          <w:bCs/>
          <w:lang w:val="en-KI" w:eastAsia="en-KI"/>
        </w:rPr>
        <w:t>46-G015-21</w:t>
      </w:r>
    </w:p>
    <w:p w14:paraId="71E15998" w14:textId="6C9CF160" w:rsidR="00141577" w:rsidRPr="00032400" w:rsidRDefault="00DC2938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7E4AEA3E" w:rsidR="00BA48ED" w:rsidRPr="007F3777" w:rsidRDefault="00316436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>
        <w:rPr>
          <w:rFonts w:ascii="Calibri" w:hAnsi="Calibri" w:cs="Calibri"/>
          <w:lang w:val="en-GB"/>
        </w:rPr>
        <w:t>The Kiribati Oil Company Ltd</w:t>
      </w:r>
      <w:r w:rsidR="00015DD1"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="00015DD1"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="00015DD1"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77777777" w:rsidR="00166C12" w:rsidRPr="00B41F59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above.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lastRenderedPageBreak/>
        <w:t>Certificate of Compliance Form</w:t>
      </w:r>
      <w:bookmarkEnd w:id="27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138851EB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6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</w:t>
      </w:r>
      <w:r w:rsidR="00BF684F">
        <w:rPr>
          <w:rFonts w:ascii="Calibri" w:eastAsia="Times New Roman" w:hAnsi="Calibri" w:cs="Calibri"/>
          <w:lang w:val="en-GB"/>
        </w:rPr>
        <w:lastRenderedPageBreak/>
        <w:t xml:space="preserve">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36190" w14:textId="77777777" w:rsidR="007311BD" w:rsidRDefault="007311BD">
      <w:r>
        <w:separator/>
      </w:r>
    </w:p>
  </w:endnote>
  <w:endnote w:type="continuationSeparator" w:id="0">
    <w:p w14:paraId="2B4BAF0D" w14:textId="77777777" w:rsidR="007311BD" w:rsidRDefault="007311BD">
      <w:r>
        <w:continuationSeparator/>
      </w:r>
    </w:p>
  </w:endnote>
  <w:endnote w:type="continuationNotice" w:id="1">
    <w:p w14:paraId="0F9B1DCF" w14:textId="77777777" w:rsidR="007311BD" w:rsidRDefault="00731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16436" w:rsidRPr="0031643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16436" w:rsidRPr="00316436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6AAB7F3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2938">
      <w:rPr>
        <w:noProof/>
      </w:rPr>
      <w:t>2021-10-07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373C" w14:textId="77777777" w:rsidR="007311BD" w:rsidRDefault="007311BD">
      <w:r>
        <w:separator/>
      </w:r>
    </w:p>
  </w:footnote>
  <w:footnote w:type="continuationSeparator" w:id="0">
    <w:p w14:paraId="193487DB" w14:textId="77777777" w:rsidR="007311BD" w:rsidRDefault="007311BD">
      <w:r>
        <w:continuationSeparator/>
      </w:r>
    </w:p>
  </w:footnote>
  <w:footnote w:type="continuationNotice" w:id="1">
    <w:p w14:paraId="0801F227" w14:textId="77777777" w:rsidR="007311BD" w:rsidRDefault="007311BD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D2CF36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2020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436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1BD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129D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1D5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938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C24C70-B245-4D53-B096-9367CDCEE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7</Pages>
  <Words>1765</Words>
  <Characters>10062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11804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2021-10-06T23:21:00Z</dcterms:created>
  <dcterms:modified xsi:type="dcterms:W3CDTF">2021-10-06T23:21:00Z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